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6F4F4348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="00E90812">
        <w:rPr>
          <w:lang w:val="en-US"/>
        </w:rPr>
        <w:t>bis</w:t>
      </w:r>
      <w:r w:rsidRPr="000C5734">
        <w:rPr>
          <w:lang w:val="en-US"/>
        </w:rPr>
        <w:tab/>
      </w:r>
      <w:r w:rsidR="00321A94" w:rsidRPr="00321A94">
        <w:rPr>
          <w:lang w:val="en-US"/>
        </w:rPr>
        <w:t>R1-18</w:t>
      </w:r>
      <w:r w:rsidR="001F62C1" w:rsidRPr="001F62C1">
        <w:rPr>
          <w:lang w:val="en-US"/>
        </w:rPr>
        <w:t>04989</w:t>
      </w:r>
    </w:p>
    <w:p w14:paraId="43AE20FE" w14:textId="181B41F3" w:rsidR="00045AA3" w:rsidRPr="007679B0" w:rsidRDefault="00E90812" w:rsidP="00045AA3">
      <w:pPr>
        <w:pStyle w:val="3GPPHeader"/>
        <w:rPr>
          <w:lang w:val="en-US"/>
        </w:rPr>
      </w:pPr>
      <w:r>
        <w:rPr>
          <w:lang w:val="en-US"/>
        </w:rPr>
        <w:t>Sanya</w:t>
      </w:r>
      <w:r w:rsidR="00045AA3" w:rsidRPr="000C5734">
        <w:rPr>
          <w:lang w:val="en-US"/>
        </w:rPr>
        <w:t>,</w:t>
      </w:r>
      <w:r>
        <w:rPr>
          <w:lang w:val="en-US"/>
        </w:rPr>
        <w:t xml:space="preserve"> China,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16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>-20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 xml:space="preserve"> April</w:t>
      </w:r>
      <w:r w:rsidR="00045AA3" w:rsidRPr="000C573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00EFAC0D" w14:textId="12305F71" w:rsidR="00904CFD" w:rsidRDefault="00904CFD" w:rsidP="007D7D2B">
      <w:pPr>
        <w:pStyle w:val="3GPPHeader"/>
      </w:pPr>
      <w:r w:rsidRPr="00327997">
        <w:t>Title:</w:t>
      </w:r>
      <w:r w:rsidRPr="00327997">
        <w:tab/>
      </w:r>
      <w:r w:rsidR="00F25FAF">
        <w:t>Benefits of resource specific DMRS mapping</w:t>
      </w:r>
    </w:p>
    <w:p w14:paraId="64CA3B1B" w14:textId="0E456E6D" w:rsidR="00B21B29" w:rsidRPr="00327997" w:rsidRDefault="00B21B29" w:rsidP="007D7D2B">
      <w:pPr>
        <w:pStyle w:val="3GPPHeader"/>
      </w:pPr>
      <w:r>
        <w:t>Agenda:</w:t>
      </w:r>
      <w:r>
        <w:tab/>
      </w:r>
      <w:r w:rsidR="001F62C1" w:rsidRPr="001F62C1">
        <w:t>7.1.2.3.8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07CC1066" w:rsidR="00E90E49" w:rsidRDefault="00D67801" w:rsidP="00CE0424">
      <w:pPr>
        <w:pStyle w:val="Heading1"/>
      </w:pPr>
      <w:r>
        <w:t xml:space="preserve">On resource-specific </w:t>
      </w:r>
      <w:r w:rsidR="00B21B29">
        <w:t>DMRS mapping</w:t>
      </w:r>
    </w:p>
    <w:p w14:paraId="100DF907" w14:textId="44A2A9CB" w:rsidR="002C2E39" w:rsidRPr="002C2E39" w:rsidRDefault="002C2E39" w:rsidP="002C2E39">
      <w:r>
        <w:t>The resource mapping of DM-RS is captured in [TS 38.211] as follows</w:t>
      </w:r>
    </w:p>
    <w:p w14:paraId="4DE223EB" w14:textId="77777777" w:rsidR="002C2E39" w:rsidRPr="007C57E3" w:rsidRDefault="002C2E39" w:rsidP="002C2E39">
      <w:pPr>
        <w:pStyle w:val="EQ"/>
        <w:jc w:val="center"/>
        <w:rPr>
          <w:rStyle w:val="Strong"/>
          <w:b w:val="0"/>
          <w:bCs w:val="0"/>
        </w:rPr>
      </w:pPr>
      <w:r w:rsidRPr="007C57E3">
        <w:rPr>
          <w:position w:val="-76"/>
        </w:rPr>
        <w:object w:dxaOrig="3720" w:dyaOrig="1620" w14:anchorId="0871FC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81pt" o:ole="">
            <v:imagedata r:id="rId13" o:title=""/>
          </v:shape>
          <o:OLEObject Type="Embed" ProgID="Equation.3" ShapeID="_x0000_i1025" DrawAspect="Content" ObjectID="_1584533919" r:id="rId14"/>
        </w:object>
      </w:r>
      <w:r w:rsidRPr="007C57E3">
        <w:t xml:space="preserve">   (UL)     </w:t>
      </w:r>
      <w:r>
        <w:t xml:space="preserve"> </w:t>
      </w:r>
      <w:r w:rsidRPr="007C57E3">
        <w:rPr>
          <w:position w:val="-72"/>
        </w:rPr>
        <w:object w:dxaOrig="3720" w:dyaOrig="1980" w14:anchorId="17F5DB13">
          <v:shape id="_x0000_i1026" type="#_x0000_t75" style="width:186pt;height:99.75pt" o:ole="">
            <v:imagedata r:id="rId15" o:title=""/>
          </v:shape>
          <o:OLEObject Type="Embed" ProgID="Equation.3" ShapeID="_x0000_i1026" DrawAspect="Content" ObjectID="_1584533920" r:id="rId16"/>
        </w:object>
      </w:r>
      <w:r w:rsidRPr="007C57E3">
        <w:t xml:space="preserve">  </w:t>
      </w:r>
      <w:r>
        <w:t>(DL)</w:t>
      </w:r>
    </w:p>
    <w:p w14:paraId="28EE7393" w14:textId="4AEC554B" w:rsidR="00B22D84" w:rsidRDefault="00ED38F1" w:rsidP="007A5EEA">
      <w:pPr>
        <w:pStyle w:val="BodyText"/>
        <w:rPr>
          <w:bCs/>
        </w:rPr>
      </w:pPr>
      <w:r>
        <w:rPr>
          <w:bCs/>
        </w:rPr>
        <w:t xml:space="preserve">where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/>
          <m:sup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d>
          </m:sup>
        </m:sSubSup>
        <m:r>
          <w:rPr>
            <w:rFonts w:ascii="Cambria Math" w:hAnsi="Cambria Math"/>
          </w:rPr>
          <m:t>(2n+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)</m:t>
        </m:r>
      </m:oMath>
      <w:r w:rsidR="00B22D84">
        <w:rPr>
          <w:bCs/>
        </w:rPr>
        <w:t xml:space="preserve"> refer to the DM-RS sequence after applying OCC </w:t>
      </w:r>
      <w:r w:rsidR="007C7D19">
        <w:rPr>
          <w:bCs/>
        </w:rPr>
        <w:t>to</w:t>
      </w:r>
      <w:r w:rsidR="00B22D84">
        <w:rPr>
          <w:bCs/>
        </w:rPr>
        <w:t xml:space="preserve"> DM-RS port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B22D84">
        <w:rPr>
          <w:bCs/>
        </w:rPr>
        <w:t xml:space="preserve">. </w:t>
      </w:r>
      <w:r w:rsidR="002C2E39">
        <w:rPr>
          <w:bCs/>
        </w:rPr>
        <w:fldChar w:fldCharType="begin"/>
      </w:r>
      <w:r w:rsidR="002C2E39">
        <w:rPr>
          <w:bCs/>
        </w:rPr>
        <w:instrText xml:space="preserve"> REF _Ref503389278 \h </w:instrText>
      </w:r>
      <w:r w:rsidR="002C2E39">
        <w:rPr>
          <w:bCs/>
        </w:rPr>
      </w:r>
      <w:r w:rsidR="002C2E39">
        <w:rPr>
          <w:bCs/>
        </w:rPr>
        <w:fldChar w:fldCharType="separate"/>
      </w:r>
      <w:r w:rsidR="002C2E39">
        <w:t xml:space="preserve">Figure </w:t>
      </w:r>
      <w:r w:rsidR="002C2E39">
        <w:rPr>
          <w:noProof/>
        </w:rPr>
        <w:t>1</w:t>
      </w:r>
      <w:r w:rsidR="002C2E39">
        <w:rPr>
          <w:bCs/>
        </w:rPr>
        <w:fldChar w:fldCharType="end"/>
      </w:r>
      <w:r w:rsidR="002C2E39">
        <w:rPr>
          <w:bCs/>
        </w:rPr>
        <w:t xml:space="preserve"> illustrates t</w:t>
      </w:r>
      <w:r w:rsidR="004D1694">
        <w:rPr>
          <w:bCs/>
        </w:rPr>
        <w:t xml:space="preserve">he </w:t>
      </w:r>
      <w:r w:rsidR="007A5EEA" w:rsidRPr="007A5EEA">
        <w:rPr>
          <w:bCs/>
        </w:rPr>
        <w:t xml:space="preserve">mapping </w:t>
      </w:r>
      <w:r w:rsidR="004D1694">
        <w:rPr>
          <w:bCs/>
        </w:rPr>
        <w:t xml:space="preserve">of </w:t>
      </w:r>
      <w:r w:rsidR="002C2E39">
        <w:rPr>
          <w:bCs/>
        </w:rPr>
        <w:t xml:space="preserve">the </w:t>
      </w:r>
      <w:r w:rsidR="004D1694">
        <w:rPr>
          <w:bCs/>
        </w:rPr>
        <w:t xml:space="preserve">DM-RS </w:t>
      </w:r>
      <w:r w:rsidR="002C2E39">
        <w:rPr>
          <w:bCs/>
        </w:rPr>
        <w:t>in frequency-domain</w:t>
      </w:r>
      <w:r w:rsidR="00361DB1">
        <w:rPr>
          <w:bCs/>
        </w:rPr>
        <w:t xml:space="preserve"> for single-symbol DM-RS. </w:t>
      </w:r>
      <w:r w:rsidR="004D1694">
        <w:rPr>
          <w:bCs/>
        </w:rPr>
        <w:t>F</w:t>
      </w:r>
      <w:r w:rsidR="007A5EEA" w:rsidRPr="007A5EEA">
        <w:rPr>
          <w:bCs/>
        </w:rPr>
        <w:t xml:space="preserve">rom </w:t>
      </w:r>
      <w:r w:rsidR="004D1694">
        <w:rPr>
          <w:bCs/>
        </w:rPr>
        <w:t xml:space="preserve">this figure </w:t>
      </w:r>
      <w:r w:rsidR="007A5EEA" w:rsidRPr="007A5EEA">
        <w:rPr>
          <w:bCs/>
        </w:rPr>
        <w:t>we observe that the DM-RS sequence in one CDM group is copied into the other CDM group(s). Such mapping</w:t>
      </w:r>
      <w:r w:rsidR="002C2E39">
        <w:rPr>
          <w:bCs/>
        </w:rPr>
        <w:t xml:space="preserve"> </w:t>
      </w:r>
      <w:r w:rsidR="00B81DD7">
        <w:rPr>
          <w:bCs/>
        </w:rPr>
        <w:t xml:space="preserve">will </w:t>
      </w:r>
      <w:r w:rsidR="00B22D84">
        <w:rPr>
          <w:bCs/>
        </w:rPr>
        <w:t>have</w:t>
      </w:r>
      <w:r w:rsidR="007A5EEA" w:rsidRPr="007A5EEA">
        <w:rPr>
          <w:bCs/>
        </w:rPr>
        <w:t xml:space="preserve"> </w:t>
      </w:r>
      <w:r w:rsidR="00B81DD7">
        <w:rPr>
          <w:bCs/>
        </w:rPr>
        <w:t>CM/</w:t>
      </w:r>
      <w:r w:rsidR="007A5EEA" w:rsidRPr="007A5EEA">
        <w:rPr>
          <w:bCs/>
        </w:rPr>
        <w:t>PAPR issues when DM-RS ports</w:t>
      </w:r>
      <w:r w:rsidR="009839A4">
        <w:rPr>
          <w:bCs/>
        </w:rPr>
        <w:t xml:space="preserve"> associated with same OCC </w:t>
      </w:r>
      <w:r w:rsidR="007A5EEA" w:rsidRPr="007A5EEA">
        <w:rPr>
          <w:bCs/>
        </w:rPr>
        <w:t xml:space="preserve">are spatially multiplexed </w:t>
      </w:r>
      <w:r w:rsidR="00A257EB">
        <w:rPr>
          <w:bCs/>
        </w:rPr>
        <w:t>in</w:t>
      </w:r>
      <w:r w:rsidR="009839A4">
        <w:rPr>
          <w:bCs/>
        </w:rPr>
        <w:t xml:space="preserve"> </w:t>
      </w:r>
      <w:r w:rsidR="00D67801">
        <w:rPr>
          <w:bCs/>
        </w:rPr>
        <w:t xml:space="preserve">a </w:t>
      </w:r>
      <w:r w:rsidR="009839A4">
        <w:rPr>
          <w:bCs/>
        </w:rPr>
        <w:t xml:space="preserve">way </w:t>
      </w:r>
      <w:r w:rsidR="007A5EEA" w:rsidRPr="007A5EEA">
        <w:rPr>
          <w:bCs/>
        </w:rPr>
        <w:t>that ports are sharing same PA’s.</w:t>
      </w:r>
      <w:r w:rsidR="00A257EB">
        <w:rPr>
          <w:bCs/>
        </w:rPr>
        <w:t xml:space="preserve"> </w:t>
      </w:r>
      <w:r w:rsidR="00976376">
        <w:rPr>
          <w:bCs/>
        </w:rPr>
        <w:t>Thus</w:t>
      </w:r>
      <w:r w:rsidR="002C2E39">
        <w:rPr>
          <w:bCs/>
        </w:rPr>
        <w:t xml:space="preserve">, </w:t>
      </w:r>
      <w:r w:rsidR="00B81DD7">
        <w:rPr>
          <w:bCs/>
        </w:rPr>
        <w:t xml:space="preserve">this issue occurs </w:t>
      </w:r>
      <w:r w:rsidR="007A4A3F">
        <w:rPr>
          <w:bCs/>
        </w:rPr>
        <w:t>when</w:t>
      </w:r>
      <w:r w:rsidR="00976376">
        <w:rPr>
          <w:bCs/>
        </w:rPr>
        <w:t xml:space="preserve"> a </w:t>
      </w:r>
      <w:r w:rsidR="00A257EB">
        <w:rPr>
          <w:bCs/>
        </w:rPr>
        <w:t>precod</w:t>
      </w:r>
      <w:r w:rsidR="00B22D84">
        <w:rPr>
          <w:bCs/>
        </w:rPr>
        <w:t>ing ma</w:t>
      </w:r>
      <w:r w:rsidR="007A4A3F">
        <w:rPr>
          <w:bCs/>
        </w:rPr>
        <w:t>tri</w:t>
      </w:r>
      <w:r w:rsidR="00976376">
        <w:rPr>
          <w:bCs/>
        </w:rPr>
        <w:t>x</w:t>
      </w:r>
      <w:r w:rsidR="00B81DD7">
        <w:rPr>
          <w:bCs/>
        </w:rPr>
        <w:t xml:space="preserve"> </w:t>
      </w:r>
      <w:r w:rsidR="007A4A3F">
        <w:rPr>
          <w:bCs/>
        </w:rPr>
        <w:t>ha</w:t>
      </w:r>
      <w:r w:rsidR="00976376">
        <w:rPr>
          <w:bCs/>
        </w:rPr>
        <w:t>s</w:t>
      </w:r>
      <w:r w:rsidR="007A4A3F">
        <w:rPr>
          <w:bCs/>
        </w:rPr>
        <w:t xml:space="preserve"> </w:t>
      </w:r>
      <w:r w:rsidR="00B81DD7">
        <w:rPr>
          <w:bCs/>
        </w:rPr>
        <w:t xml:space="preserve">multiple </w:t>
      </w:r>
      <w:r w:rsidR="007A4A3F">
        <w:rPr>
          <w:bCs/>
        </w:rPr>
        <w:t xml:space="preserve">non-zero row elements, </w:t>
      </w:r>
    </w:p>
    <w:p w14:paraId="3B812B9D" w14:textId="1E2D217B" w:rsidR="007A4A3F" w:rsidRPr="00B22D84" w:rsidRDefault="00F15660" w:rsidP="007A4A3F">
      <w:pPr>
        <w:pStyle w:val="BodyText"/>
        <w:jc w:val="center"/>
        <w:rPr>
          <w:bCs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TX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n,0</m:t>
                </m:r>
              </m:sub>
            </m:sSub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n,1</m:t>
                </m:r>
              </m:sub>
            </m:sSub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  <m:r>
          <w:rPr>
            <w:rFonts w:ascii="Cambria Math" w:hAnsi="Cambria Math"/>
          </w:rPr>
          <m:t>+…+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n,L-1</m:t>
                </m:r>
              </m:sub>
            </m:sSub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L-1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="007A4A3F">
        <w:rPr>
          <w:bCs/>
        </w:rPr>
        <w:t>,</w:t>
      </w:r>
    </w:p>
    <w:p w14:paraId="00921A51" w14:textId="6E097BBB" w:rsidR="007A4A3F" w:rsidRDefault="007A4A3F" w:rsidP="007A5EEA">
      <w:pPr>
        <w:pStyle w:val="BodyText"/>
        <w:rPr>
          <w:bCs/>
        </w:rPr>
      </w:pPr>
      <w:r>
        <w:rPr>
          <w:bCs/>
        </w:rPr>
        <w:t>and where at least two ports associate with the same OCC.</w:t>
      </w:r>
      <w:r w:rsidR="00220EB6">
        <w:rPr>
          <w:bCs/>
        </w:rPr>
        <w:t xml:space="preserve"> For example, </w:t>
      </w:r>
      <w:r w:rsidR="00253381">
        <w:rPr>
          <w:bCs/>
        </w:rPr>
        <w:t xml:space="preserve">this PAPR issue occurs when </w:t>
      </w:r>
      <w:r w:rsidR="00220EB6">
        <w:rPr>
          <w:bCs/>
        </w:rPr>
        <w:t xml:space="preserve">scheduling two layers </w:t>
      </w:r>
      <w:r w:rsidR="00253381">
        <w:rPr>
          <w:bCs/>
        </w:rPr>
        <w:t xml:space="preserve">using the </w:t>
      </w:r>
      <w:r w:rsidR="00220EB6">
        <w:rPr>
          <w:bCs/>
        </w:rPr>
        <w:t>port</w:t>
      </w:r>
      <w:r w:rsidR="00253381">
        <w:rPr>
          <w:bCs/>
        </w:rPr>
        <w:t>s</w:t>
      </w:r>
      <w:r w:rsidR="00220EB6">
        <w:rPr>
          <w:bCs/>
        </w:rPr>
        <w:t xml:space="preserve"> </w:t>
      </w:r>
      <w:r w:rsidR="00253381">
        <w:rPr>
          <w:bCs/>
        </w:rPr>
        <w:t xml:space="preserve">{0,2} and then applying precoding with mapping of the layers to same TX antennas,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n,i</m:t>
            </m:r>
          </m:sub>
        </m:sSub>
        <m:r>
          <w:rPr>
            <w:rFonts w:ascii="Cambria Math" w:hAnsi="Cambria Math"/>
          </w:rPr>
          <m:t>≠0, i=0,1,</m:t>
        </m:r>
      </m:oMath>
      <w:r w:rsidR="00253381">
        <w:rPr>
          <w:bCs/>
        </w:rPr>
        <w:t xml:space="preserve"> as well as when scheduling more than 2 layers with ports mapped to same TX antennas.</w:t>
      </w:r>
    </w:p>
    <w:p w14:paraId="7CDCA672" w14:textId="4D1C7740" w:rsidR="00E912D5" w:rsidRDefault="00E96436" w:rsidP="007A5EEA">
      <w:pPr>
        <w:pStyle w:val="BodyText"/>
        <w:rPr>
          <w:bCs/>
        </w:rPr>
      </w:pPr>
      <w:r>
        <w:rPr>
          <w:bCs/>
        </w:rPr>
        <w:t>To illustrate this PAPR issue</w:t>
      </w:r>
      <w:r w:rsidR="00361DB1">
        <w:rPr>
          <w:bCs/>
        </w:rPr>
        <w:t>,</w:t>
      </w:r>
      <w:r>
        <w:rPr>
          <w:bCs/>
        </w:rPr>
        <w:t xml:space="preserve"> we determine the CCDFs </w:t>
      </w:r>
      <w:r w:rsidR="00E912D5">
        <w:rPr>
          <w:bCs/>
        </w:rPr>
        <w:t>of the power-to-average power ratio</w:t>
      </w:r>
      <w:r>
        <w:rPr>
          <w:bCs/>
        </w:rPr>
        <w:t>s</w:t>
      </w:r>
      <w:r w:rsidR="00E912D5">
        <w:rPr>
          <w:bCs/>
        </w:rPr>
        <w:t xml:space="preserve"> </w:t>
      </w:r>
      <w:r>
        <w:rPr>
          <w:bCs/>
        </w:rPr>
        <w:t xml:space="preserve">when mapping 2, 3, 4 and 6 layers to a common set of transmit antennas. </w:t>
      </w:r>
      <w:r>
        <w:rPr>
          <w:bCs/>
        </w:rPr>
        <w:fldChar w:fldCharType="begin"/>
      </w:r>
      <w:r>
        <w:rPr>
          <w:bCs/>
        </w:rPr>
        <w:instrText xml:space="preserve"> REF _Ref510783694 \h </w:instrText>
      </w:r>
      <w:r>
        <w:rPr>
          <w:bCs/>
        </w:rPr>
      </w:r>
      <w:r>
        <w:rPr>
          <w:bCs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bCs/>
        </w:rPr>
        <w:fldChar w:fldCharType="end"/>
      </w:r>
      <w:r>
        <w:rPr>
          <w:bCs/>
        </w:rPr>
        <w:t xml:space="preserve"> depicts the CCDFs for an allocation of 50 RBs and with power samples from 100 OFDM symbols. </w:t>
      </w:r>
      <w:r w:rsidR="008D3A16">
        <w:rPr>
          <w:bCs/>
        </w:rPr>
        <w:t>We observe</w:t>
      </w:r>
      <w:r>
        <w:rPr>
          <w:bCs/>
        </w:rPr>
        <w:t xml:space="preserve"> </w:t>
      </w:r>
      <w:r w:rsidR="008D3A16">
        <w:rPr>
          <w:bCs/>
        </w:rPr>
        <w:t xml:space="preserve">that </w:t>
      </w:r>
      <w:r>
        <w:rPr>
          <w:bCs/>
        </w:rPr>
        <w:t xml:space="preserve">the current DM-RS mapping </w:t>
      </w:r>
      <w:r w:rsidR="008D3A16">
        <w:rPr>
          <w:bCs/>
        </w:rPr>
        <w:t xml:space="preserve">can significantly increase the </w:t>
      </w:r>
      <w:r>
        <w:rPr>
          <w:bCs/>
        </w:rPr>
        <w:t>PAPR</w:t>
      </w:r>
      <w:r w:rsidR="008D3A16">
        <w:rPr>
          <w:bCs/>
        </w:rPr>
        <w:t xml:space="preserve"> with respect to the CP-OFDM waveform (</w:t>
      </w:r>
      <w:r w:rsidR="00B40885">
        <w:rPr>
          <w:bCs/>
        </w:rPr>
        <w:t xml:space="preserve">waveform with </w:t>
      </w:r>
      <w:r w:rsidR="008D3A16">
        <w:rPr>
          <w:bCs/>
        </w:rPr>
        <w:t>Rayleigh distributed amplitude)</w:t>
      </w:r>
      <w:r w:rsidR="00D67801">
        <w:rPr>
          <w:bCs/>
        </w:rPr>
        <w:t xml:space="preserve">, e.g. </w:t>
      </w:r>
      <w:r w:rsidR="008D3A16">
        <w:rPr>
          <w:bCs/>
        </w:rPr>
        <w:t xml:space="preserve">6 layers with mapping type 2 </w:t>
      </w:r>
      <w:r w:rsidR="00361DB1">
        <w:rPr>
          <w:bCs/>
        </w:rPr>
        <w:t xml:space="preserve">(ports: 0-5) </w:t>
      </w:r>
      <w:r w:rsidR="008D3A16">
        <w:rPr>
          <w:bCs/>
        </w:rPr>
        <w:t xml:space="preserve">degrades the PAPR with </w:t>
      </w:r>
      <w:r w:rsidR="00D67801">
        <w:rPr>
          <w:bCs/>
        </w:rPr>
        <w:t>nearly</w:t>
      </w:r>
      <w:r w:rsidR="008D3A16">
        <w:rPr>
          <w:bCs/>
        </w:rPr>
        <w:t xml:space="preserve"> 4dB at the 99.99% percentile.</w:t>
      </w:r>
    </w:p>
    <w:p w14:paraId="3C46057F" w14:textId="04556624" w:rsidR="00361DB1" w:rsidRDefault="00B40885" w:rsidP="007A5EEA">
      <w:pPr>
        <w:pStyle w:val="BodyText"/>
        <w:rPr>
          <w:bCs/>
        </w:rPr>
      </w:pPr>
      <w:r>
        <w:rPr>
          <w:bCs/>
        </w:rPr>
        <w:t xml:space="preserve">This observed increased PAPR can be avoided by considering resource-specific DM-RS sequence mapping, </w:t>
      </w:r>
      <w:r w:rsidR="00482623">
        <w:rPr>
          <w:bCs/>
        </w:rPr>
        <w:t xml:space="preserve">in which </w:t>
      </w:r>
      <w:r>
        <w:rPr>
          <w:bCs/>
        </w:rPr>
        <w:t>DM-RS sequence</w:t>
      </w:r>
      <w:r w:rsidR="00361DB1">
        <w:rPr>
          <w:bCs/>
        </w:rPr>
        <w:t>s across CDM groups are uncorrelated or weakly correlated. Thus, each CDM</w:t>
      </w:r>
      <w:bookmarkStart w:id="0" w:name="_GoBack"/>
      <w:bookmarkEnd w:id="0"/>
      <w:r w:rsidR="00361DB1">
        <w:rPr>
          <w:bCs/>
        </w:rPr>
        <w:t xml:space="preserve"> group has its own DM-RS sequence as illustrated in </w:t>
      </w:r>
      <w:r w:rsidR="00361DB1">
        <w:rPr>
          <w:bCs/>
        </w:rPr>
        <w:fldChar w:fldCharType="begin"/>
      </w:r>
      <w:r w:rsidR="00361DB1">
        <w:rPr>
          <w:bCs/>
        </w:rPr>
        <w:instrText xml:space="preserve"> REF _Ref510789970 \h </w:instrText>
      </w:r>
      <w:r w:rsidR="00361DB1">
        <w:rPr>
          <w:bCs/>
        </w:rPr>
      </w:r>
      <w:r w:rsidR="00361DB1">
        <w:rPr>
          <w:bCs/>
        </w:rPr>
        <w:fldChar w:fldCharType="separate"/>
      </w:r>
      <w:r w:rsidR="00361DB1">
        <w:t xml:space="preserve">Figure </w:t>
      </w:r>
      <w:r w:rsidR="00361DB1">
        <w:rPr>
          <w:noProof/>
        </w:rPr>
        <w:t>3</w:t>
      </w:r>
      <w:r w:rsidR="00361DB1">
        <w:rPr>
          <w:bCs/>
        </w:rPr>
        <w:fldChar w:fldCharType="end"/>
      </w:r>
      <w:r w:rsidR="00361DB1">
        <w:rPr>
          <w:bCs/>
        </w:rPr>
        <w:t>.</w:t>
      </w:r>
      <w:r w:rsidR="00C02274">
        <w:rPr>
          <w:bCs/>
        </w:rPr>
        <w:t xml:space="preserve"> </w:t>
      </w:r>
      <w:r w:rsidR="00361DB1">
        <w:rPr>
          <w:bCs/>
        </w:rPr>
        <w:t xml:space="preserve">These sequences,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, i=0,1,2, </m:t>
        </m:r>
      </m:oMath>
      <w:r w:rsidR="00361DB1">
        <w:rPr>
          <w:bCs/>
        </w:rPr>
        <w:t xml:space="preserve">could refer to </w:t>
      </w:r>
      <w:r w:rsidR="00C02274">
        <w:rPr>
          <w:bCs/>
        </w:rPr>
        <w:t xml:space="preserve">either </w:t>
      </w:r>
      <w:r w:rsidR="00361DB1">
        <w:rPr>
          <w:bCs/>
        </w:rPr>
        <w:t xml:space="preserve">a subsampled </w:t>
      </w:r>
      <w:r w:rsidR="00C02274">
        <w:rPr>
          <w:bCs/>
        </w:rPr>
        <w:t xml:space="preserve">long </w:t>
      </w:r>
      <w:r w:rsidR="00361DB1">
        <w:rPr>
          <w:bCs/>
        </w:rPr>
        <w:t>Gold sequence</w:t>
      </w:r>
      <w:r w:rsidR="00C02274">
        <w:rPr>
          <w:bCs/>
        </w:rPr>
        <w:t xml:space="preserve"> (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=r(k)) </m:t>
        </m:r>
      </m:oMath>
      <w:r w:rsidR="00C02274">
        <w:rPr>
          <w:bCs/>
        </w:rPr>
        <w:t xml:space="preserve">or to a CDM group specific Gold sequence. </w:t>
      </w:r>
      <w:r w:rsidR="00C02274">
        <w:t xml:space="preserve">It can be noticed that the correlation properties of the subsampled </w:t>
      </w:r>
      <w:r w:rsidR="00E811D7">
        <w:t xml:space="preserve">Gold sequence </w:t>
      </w:r>
      <w:r w:rsidR="00C02274">
        <w:t>will not be affect</w:t>
      </w:r>
      <w:r w:rsidR="00C02274" w:rsidRPr="007332A6">
        <w:t>ed</w:t>
      </w:r>
      <w:r w:rsidR="00C02274">
        <w:t xml:space="preserve"> [1]</w:t>
      </w:r>
      <w:r w:rsidR="00C02274" w:rsidRPr="007332A6">
        <w:t>.</w:t>
      </w:r>
    </w:p>
    <w:p w14:paraId="5D356AF4" w14:textId="6F8FB87F" w:rsidR="00B40885" w:rsidRDefault="00C02274" w:rsidP="007A5EEA">
      <w:pPr>
        <w:pStyle w:val="BodyText"/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REF _Ref510790492 \h </w:instrText>
      </w:r>
      <w:r>
        <w:rPr>
          <w:bCs/>
        </w:rPr>
      </w:r>
      <w:r>
        <w:rPr>
          <w:bCs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bCs/>
        </w:rPr>
        <w:fldChar w:fldCharType="end"/>
      </w:r>
      <w:r>
        <w:rPr>
          <w:bCs/>
        </w:rPr>
        <w:t xml:space="preserve"> shows the corresponding CCDFs of the PAPR with resource-specific DM-RS mapping. Evidently, with this mapping the PAPR will be similar to CP-OFDM. </w:t>
      </w:r>
    </w:p>
    <w:p w14:paraId="5330F2F3" w14:textId="27A33CE6" w:rsidR="00B40885" w:rsidRPr="00A257EB" w:rsidRDefault="00B40885" w:rsidP="00B40885">
      <w:pPr>
        <w:pStyle w:val="BodyText"/>
        <w:rPr>
          <w:b/>
          <w:lang w:val="en-US"/>
        </w:rPr>
      </w:pPr>
      <w:r w:rsidRPr="00A257EB">
        <w:rPr>
          <w:b/>
        </w:rPr>
        <w:t>Observation 1:</w:t>
      </w:r>
      <w:r>
        <w:rPr>
          <w:b/>
        </w:rPr>
        <w:t xml:space="preserve"> </w:t>
      </w:r>
      <w:r>
        <w:t xml:space="preserve">By introducing resource-specific mapping of DM-RS, the observed PAPR issue </w:t>
      </w:r>
      <w:r w:rsidR="00482623">
        <w:t xml:space="preserve">with current resource </w:t>
      </w:r>
      <w:r>
        <w:t xml:space="preserve">mapping </w:t>
      </w:r>
      <w:r w:rsidR="00482623">
        <w:t xml:space="preserve">of DM-RS </w:t>
      </w:r>
      <w:r w:rsidR="00C02274">
        <w:t>can be avoided.</w:t>
      </w:r>
    </w:p>
    <w:p w14:paraId="68591CFE" w14:textId="50B19367" w:rsidR="00D165FF" w:rsidRPr="00B40885" w:rsidRDefault="00D165FF" w:rsidP="007A5EEA">
      <w:pPr>
        <w:pStyle w:val="BodyText"/>
        <w:rPr>
          <w:bCs/>
          <w:lang w:val="en-US"/>
        </w:rPr>
      </w:pPr>
    </w:p>
    <w:p w14:paraId="4884330D" w14:textId="2FEC724F" w:rsidR="00CD65ED" w:rsidRPr="003B49EA" w:rsidRDefault="003B49EA" w:rsidP="003B49EA">
      <w:pPr>
        <w:pStyle w:val="BodyText"/>
        <w:jc w:val="center"/>
        <w:rPr>
          <w:rStyle w:val="Strong"/>
          <w:b w:val="0"/>
        </w:rPr>
      </w:pPr>
      <w:r>
        <w:rPr>
          <w:bCs/>
          <w:noProof/>
        </w:rPr>
        <w:lastRenderedPageBreak/>
        <w:drawing>
          <wp:inline distT="0" distB="0" distL="0" distR="0" wp14:anchorId="443CFBC1" wp14:editId="37976F10">
            <wp:extent cx="5090400" cy="2383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1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0400" cy="238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7494D" w14:textId="295F0F66" w:rsidR="00CD65ED" w:rsidRDefault="00CD65ED" w:rsidP="00CD65E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40885">
        <w:rPr>
          <w:noProof/>
        </w:rPr>
        <w:t>1</w:t>
      </w:r>
      <w:r>
        <w:fldChar w:fldCharType="end"/>
      </w:r>
      <w:r>
        <w:t xml:space="preserve">. </w:t>
      </w:r>
      <w:r w:rsidR="000304E6">
        <w:t xml:space="preserve">Single-symbol </w:t>
      </w:r>
      <w:r>
        <w:t>DM-RS mapping to CDM groups</w:t>
      </w:r>
      <w:r w:rsidR="00E912D5">
        <w:t xml:space="preserve"> in TS 38.211.</w:t>
      </w:r>
    </w:p>
    <w:p w14:paraId="4E0C953D" w14:textId="77777777" w:rsidR="00341D95" w:rsidRDefault="00341D95" w:rsidP="007A5EEA">
      <w:pPr>
        <w:pStyle w:val="BodyText"/>
        <w:rPr>
          <w:bCs/>
        </w:rPr>
      </w:pPr>
    </w:p>
    <w:p w14:paraId="621CDAD1" w14:textId="252BFA87" w:rsidR="0060285D" w:rsidRDefault="00341D95" w:rsidP="00341D95">
      <w:pPr>
        <w:pStyle w:val="BodyText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336C2C5" wp14:editId="7C9CEFEF">
            <wp:extent cx="4262400" cy="3196800"/>
            <wp:effectExtent l="0" t="0" r="508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enefits_papr_figure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2400" cy="31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82C7B" w14:textId="28005F99" w:rsidR="0060285D" w:rsidRDefault="0060285D" w:rsidP="0060285D">
      <w:pPr>
        <w:pStyle w:val="Caption"/>
        <w:rPr>
          <w:bCs w:val="0"/>
        </w:rPr>
      </w:pPr>
      <w:bookmarkStart w:id="1" w:name="_Ref5107836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40885">
        <w:rPr>
          <w:noProof/>
        </w:rPr>
        <w:t>2</w:t>
      </w:r>
      <w:r>
        <w:fldChar w:fldCharType="end"/>
      </w:r>
      <w:bookmarkEnd w:id="1"/>
      <w:r>
        <w:t xml:space="preserve">. </w:t>
      </w:r>
      <w:r w:rsidR="00D165FF">
        <w:t>PAPR with current DM-RS mapping.</w:t>
      </w:r>
    </w:p>
    <w:p w14:paraId="6DA358C6" w14:textId="762953B4" w:rsidR="00E912D5" w:rsidRDefault="004D1C04" w:rsidP="007A5EEA">
      <w:pPr>
        <w:pStyle w:val="BodyText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2A7D18BA" wp14:editId="263D8C27">
            <wp:extent cx="5094000" cy="238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2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4000" cy="23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A2973" w14:textId="77777777" w:rsidR="00B40885" w:rsidRDefault="00B40885" w:rsidP="007A5EEA">
      <w:pPr>
        <w:pStyle w:val="BodyText"/>
        <w:rPr>
          <w:bCs/>
        </w:rPr>
      </w:pPr>
    </w:p>
    <w:p w14:paraId="226DD38A" w14:textId="6A11D37F" w:rsidR="00B40885" w:rsidRDefault="00B40885" w:rsidP="00B40885">
      <w:pPr>
        <w:pStyle w:val="Caption"/>
      </w:pPr>
      <w:bookmarkStart w:id="2" w:name="_Ref5107899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. </w:t>
      </w:r>
      <w:r w:rsidR="00482623">
        <w:t xml:space="preserve">Resource-specific </w:t>
      </w:r>
      <w:r>
        <w:t>DM-RS mapping.</w:t>
      </w:r>
    </w:p>
    <w:p w14:paraId="4789F6A1" w14:textId="787A8A3E" w:rsidR="00B40885" w:rsidRDefault="00B40885" w:rsidP="00B40885">
      <w:pPr>
        <w:jc w:val="center"/>
      </w:pPr>
      <w:r>
        <w:rPr>
          <w:noProof/>
        </w:rPr>
        <w:drawing>
          <wp:inline distT="0" distB="0" distL="0" distR="0" wp14:anchorId="1BE6F0D4" wp14:editId="6DD8E668">
            <wp:extent cx="3999600" cy="2998800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enefits_papr_figure2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9600" cy="299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2FBF1" w14:textId="77777777" w:rsidR="003B49EA" w:rsidRDefault="00B40885" w:rsidP="003B49EA">
      <w:pPr>
        <w:pStyle w:val="Caption"/>
      </w:pPr>
      <w:bookmarkStart w:id="3" w:name="_Ref5107904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3"/>
      <w:r>
        <w:t>. PAPR with resource-specific DM-RS mapping.</w:t>
      </w:r>
    </w:p>
    <w:p w14:paraId="05DA7A7F" w14:textId="40499939" w:rsidR="007A5EEA" w:rsidRDefault="003B49EA" w:rsidP="003B49EA">
      <w:pPr>
        <w:pStyle w:val="Heading1"/>
      </w:pPr>
      <w:r>
        <w:t>Conclusion</w:t>
      </w:r>
    </w:p>
    <w:p w14:paraId="33A5239D" w14:textId="1C2F0A21" w:rsidR="003F1564" w:rsidRPr="003644D7" w:rsidRDefault="003B49EA" w:rsidP="003F1564">
      <w:r>
        <w:t>In this contribution, we evaluated the power-to-average power ratios when mapping DM-RS ports to a common set of transmit antennas</w:t>
      </w:r>
      <w:r w:rsidR="003644D7">
        <w:t xml:space="preserve">. We </w:t>
      </w:r>
      <w:r>
        <w:t xml:space="preserve">observed that the current resource mapping of DM-RS to CDM groups will degrade the PAPR. </w:t>
      </w:r>
      <w:r w:rsidR="002818E3">
        <w:t xml:space="preserve">We then observed that this PAPR issue can be avoided by </w:t>
      </w:r>
      <w:r>
        <w:t>introducing resource-specific mapping of D</w:t>
      </w:r>
      <w:r w:rsidR="002818E3">
        <w:t>M-RS.</w:t>
      </w:r>
    </w:p>
    <w:p w14:paraId="1C80A4E3" w14:textId="73724385" w:rsidR="00347233" w:rsidRDefault="0002488D" w:rsidP="0002488D">
      <w:pPr>
        <w:pStyle w:val="Heading1"/>
      </w:pPr>
      <w:r>
        <w:t>References</w:t>
      </w:r>
    </w:p>
    <w:p w14:paraId="3DDB9672" w14:textId="34A3D4E8" w:rsidR="007E5045" w:rsidRPr="00A257EB" w:rsidRDefault="007E5045" w:rsidP="007332A6">
      <w:bookmarkStart w:id="4" w:name="_Ref503533391"/>
      <w:r>
        <w:t>[1]</w:t>
      </w:r>
      <w:r>
        <w:tab/>
      </w:r>
      <w:r w:rsidR="007332A6" w:rsidRPr="00A257EB">
        <w:t>R1-18</w:t>
      </w:r>
      <w:r w:rsidR="00A257EB" w:rsidRPr="00A257EB">
        <w:t>04992</w:t>
      </w:r>
      <w:r w:rsidR="007332A6" w:rsidRPr="00A257EB">
        <w:t>, “On correlation of subsampled Gold sequences”, Ericsson</w:t>
      </w:r>
      <w:bookmarkEnd w:id="4"/>
    </w:p>
    <w:p w14:paraId="445E9B75" w14:textId="77777777" w:rsidR="007332A6" w:rsidRPr="007332A6" w:rsidRDefault="007332A6" w:rsidP="007463FF">
      <w:pPr>
        <w:rPr>
          <w:lang w:val="en-US"/>
        </w:rPr>
      </w:pPr>
    </w:p>
    <w:p w14:paraId="3B68191F" w14:textId="77777777" w:rsidR="0002488D" w:rsidRPr="00347233" w:rsidRDefault="0002488D" w:rsidP="00251916"/>
    <w:sectPr w:rsidR="0002488D" w:rsidRPr="00347233" w:rsidSect="00C02A4C">
      <w:headerReference w:type="even" r:id="rId21"/>
      <w:footerReference w:type="default" r:id="rId2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A4073" w14:textId="77777777" w:rsidR="00F15660" w:rsidRDefault="00F15660">
      <w:r>
        <w:separator/>
      </w:r>
    </w:p>
  </w:endnote>
  <w:endnote w:type="continuationSeparator" w:id="0">
    <w:p w14:paraId="239E00B8" w14:textId="77777777" w:rsidR="00F15660" w:rsidRDefault="00F15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03884D5" w:rsidR="00382D39" w:rsidRDefault="00382D3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24E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24E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23F5B" w14:textId="77777777" w:rsidR="00F15660" w:rsidRDefault="00F15660">
      <w:r>
        <w:separator/>
      </w:r>
    </w:p>
  </w:footnote>
  <w:footnote w:type="continuationSeparator" w:id="0">
    <w:p w14:paraId="786047C1" w14:textId="77777777" w:rsidR="00F15660" w:rsidRDefault="00F15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382D39" w:rsidRDefault="00382D3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957E6"/>
    <w:multiLevelType w:val="hybridMultilevel"/>
    <w:tmpl w:val="C3400F9A"/>
    <w:lvl w:ilvl="0" w:tplc="C64AB3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3665A2C">
      <w:start w:val="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368B2C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A0CE760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761A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34DE50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22B3E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689C7A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F28CFE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29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6"/>
  </w:num>
  <w:num w:numId="15">
    <w:abstractNumId w:val="18"/>
  </w:num>
  <w:num w:numId="16">
    <w:abstractNumId w:val="38"/>
  </w:num>
  <w:num w:numId="17">
    <w:abstractNumId w:val="33"/>
  </w:num>
  <w:num w:numId="18">
    <w:abstractNumId w:val="5"/>
  </w:num>
  <w:num w:numId="19">
    <w:abstractNumId w:val="37"/>
  </w:num>
  <w:num w:numId="20">
    <w:abstractNumId w:val="8"/>
  </w:num>
  <w:num w:numId="21">
    <w:abstractNumId w:val="31"/>
  </w:num>
  <w:num w:numId="22">
    <w:abstractNumId w:val="30"/>
  </w:num>
  <w:num w:numId="23">
    <w:abstractNumId w:val="11"/>
  </w:num>
  <w:num w:numId="24">
    <w:abstractNumId w:val="21"/>
  </w:num>
  <w:num w:numId="25">
    <w:abstractNumId w:val="36"/>
  </w:num>
  <w:num w:numId="26">
    <w:abstractNumId w:val="35"/>
  </w:num>
  <w:num w:numId="27">
    <w:abstractNumId w:val="34"/>
  </w:num>
  <w:num w:numId="28">
    <w:abstractNumId w:val="25"/>
  </w:num>
  <w:num w:numId="29">
    <w:abstractNumId w:val="6"/>
  </w:num>
  <w:num w:numId="30">
    <w:abstractNumId w:val="7"/>
  </w:num>
  <w:num w:numId="31">
    <w:abstractNumId w:val="9"/>
  </w:num>
  <w:num w:numId="32">
    <w:abstractNumId w:val="32"/>
  </w:num>
  <w:num w:numId="33">
    <w:abstractNumId w:val="39"/>
  </w:num>
  <w:num w:numId="34">
    <w:abstractNumId w:val="17"/>
  </w:num>
  <w:num w:numId="35">
    <w:abstractNumId w:val="24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3"/>
  </w:num>
  <w:num w:numId="38">
    <w:abstractNumId w:val="13"/>
  </w:num>
  <w:num w:numId="39">
    <w:abstractNumId w:val="10"/>
  </w:num>
  <w:num w:numId="4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488D"/>
    <w:rsid w:val="0002564D"/>
    <w:rsid w:val="00025ECA"/>
    <w:rsid w:val="000304E6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577A9"/>
    <w:rsid w:val="00060465"/>
    <w:rsid w:val="00060C4C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57EE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2C1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7A2"/>
    <w:rsid w:val="00220DD8"/>
    <w:rsid w:val="00220EB6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3381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18E3"/>
    <w:rsid w:val="0028280A"/>
    <w:rsid w:val="00286ACD"/>
    <w:rsid w:val="00287838"/>
    <w:rsid w:val="002907B5"/>
    <w:rsid w:val="0029224C"/>
    <w:rsid w:val="00292EB7"/>
    <w:rsid w:val="00296227"/>
    <w:rsid w:val="00296F44"/>
    <w:rsid w:val="00297666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2E39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D95"/>
    <w:rsid w:val="00341FEB"/>
    <w:rsid w:val="00342BD7"/>
    <w:rsid w:val="00346DB5"/>
    <w:rsid w:val="00346E10"/>
    <w:rsid w:val="00347233"/>
    <w:rsid w:val="003474E4"/>
    <w:rsid w:val="003477B1"/>
    <w:rsid w:val="00356993"/>
    <w:rsid w:val="00356A14"/>
    <w:rsid w:val="00357380"/>
    <w:rsid w:val="003602D9"/>
    <w:rsid w:val="003604CE"/>
    <w:rsid w:val="0036056F"/>
    <w:rsid w:val="00361DB1"/>
    <w:rsid w:val="00362946"/>
    <w:rsid w:val="003644D7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2D39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49EA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1564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13A0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7AA"/>
    <w:rsid w:val="004524ED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2C22"/>
    <w:rsid w:val="004734D0"/>
    <w:rsid w:val="0047556B"/>
    <w:rsid w:val="00475DD4"/>
    <w:rsid w:val="00476C25"/>
    <w:rsid w:val="00477768"/>
    <w:rsid w:val="00477AF2"/>
    <w:rsid w:val="00477B73"/>
    <w:rsid w:val="0048262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6AD"/>
    <w:rsid w:val="004C3898"/>
    <w:rsid w:val="004D022B"/>
    <w:rsid w:val="004D1694"/>
    <w:rsid w:val="004D1C04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76207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7D7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285D"/>
    <w:rsid w:val="00604F14"/>
    <w:rsid w:val="006105ED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655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71E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32A6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63FF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A3F"/>
    <w:rsid w:val="007A58A6"/>
    <w:rsid w:val="007A5B38"/>
    <w:rsid w:val="007A5EEA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C7D19"/>
    <w:rsid w:val="007D04E5"/>
    <w:rsid w:val="007D5901"/>
    <w:rsid w:val="007D6B5B"/>
    <w:rsid w:val="007D7163"/>
    <w:rsid w:val="007D7526"/>
    <w:rsid w:val="007D7BC4"/>
    <w:rsid w:val="007D7D2B"/>
    <w:rsid w:val="007E0479"/>
    <w:rsid w:val="007E4610"/>
    <w:rsid w:val="007E4715"/>
    <w:rsid w:val="007E4B43"/>
    <w:rsid w:val="007E5045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6062"/>
    <w:rsid w:val="008370EA"/>
    <w:rsid w:val="008376AC"/>
    <w:rsid w:val="008403CE"/>
    <w:rsid w:val="00842EA5"/>
    <w:rsid w:val="008444E8"/>
    <w:rsid w:val="00844E80"/>
    <w:rsid w:val="00846FE7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3A16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376"/>
    <w:rsid w:val="00976949"/>
    <w:rsid w:val="00980321"/>
    <w:rsid w:val="00980477"/>
    <w:rsid w:val="00982379"/>
    <w:rsid w:val="00982946"/>
    <w:rsid w:val="009839A4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6E9C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57EB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1EC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1B29"/>
    <w:rsid w:val="00B22D84"/>
    <w:rsid w:val="00B2763F"/>
    <w:rsid w:val="00B27AAC"/>
    <w:rsid w:val="00B30929"/>
    <w:rsid w:val="00B36A76"/>
    <w:rsid w:val="00B36F5B"/>
    <w:rsid w:val="00B372AA"/>
    <w:rsid w:val="00B40445"/>
    <w:rsid w:val="00B4088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1DD7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B717E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628"/>
    <w:rsid w:val="00C01F33"/>
    <w:rsid w:val="00C02274"/>
    <w:rsid w:val="00C02A4C"/>
    <w:rsid w:val="00C02CC6"/>
    <w:rsid w:val="00C03E3F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5DB5"/>
    <w:rsid w:val="00C3719D"/>
    <w:rsid w:val="00C4445A"/>
    <w:rsid w:val="00C4762D"/>
    <w:rsid w:val="00C47FAC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8E6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D65ED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165FF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2EE8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801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28F"/>
    <w:rsid w:val="00DC53CC"/>
    <w:rsid w:val="00DC53EF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2898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11D7"/>
    <w:rsid w:val="00E8234C"/>
    <w:rsid w:val="00E83AA9"/>
    <w:rsid w:val="00E85928"/>
    <w:rsid w:val="00E87822"/>
    <w:rsid w:val="00E90395"/>
    <w:rsid w:val="00E90812"/>
    <w:rsid w:val="00E90E49"/>
    <w:rsid w:val="00E912D5"/>
    <w:rsid w:val="00E917F9"/>
    <w:rsid w:val="00E9245B"/>
    <w:rsid w:val="00E9291C"/>
    <w:rsid w:val="00E92946"/>
    <w:rsid w:val="00E93FFE"/>
    <w:rsid w:val="00E94F8A"/>
    <w:rsid w:val="00E96436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38F1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660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5FAF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64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5DB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styleId="Strong">
    <w:name w:val="Strong"/>
    <w:basedOn w:val="DefaultParagraphFont"/>
    <w:qFormat/>
    <w:rsid w:val="007A5EEA"/>
    <w:rPr>
      <w:b/>
      <w:bCs/>
    </w:rPr>
  </w:style>
  <w:style w:type="table" w:styleId="GridTable4-Accent3">
    <w:name w:val="Grid Table 4 Accent 3"/>
    <w:basedOn w:val="TableNormal"/>
    <w:uiPriority w:val="49"/>
    <w:rsid w:val="007A5EEA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eferences">
    <w:name w:val="references"/>
    <w:rsid w:val="007332A6"/>
    <w:pPr>
      <w:numPr>
        <w:numId w:val="4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0B3C19-50FC-49A9-A10A-E346CC2D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1</Pages>
  <Words>565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4</cp:revision>
  <cp:lastPrinted>2008-01-31T15:09:00Z</cp:lastPrinted>
  <dcterms:created xsi:type="dcterms:W3CDTF">2018-04-06T13:32:00Z</dcterms:created>
  <dcterms:modified xsi:type="dcterms:W3CDTF">2018-04-06T13:32:00Z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